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A53455" w14:textId="77777777" w:rsidR="00973375" w:rsidRDefault="00973375" w:rsidP="009733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Edmund MASON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fl.1467)</w:t>
      </w:r>
    </w:p>
    <w:p w14:paraId="55D58282" w14:textId="77777777" w:rsidR="00973375" w:rsidRDefault="00973375" w:rsidP="009733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Old Malton, Yorkshire. Tailor.</w:t>
      </w:r>
    </w:p>
    <w:p w14:paraId="7AFCA910" w14:textId="77777777" w:rsidR="00973375" w:rsidRDefault="00973375" w:rsidP="00973375">
      <w:pPr>
        <w:rPr>
          <w:rFonts w:ascii="Times New Roman" w:hAnsi="Times New Roman" w:cs="Times New Roman"/>
          <w:sz w:val="24"/>
          <w:szCs w:val="24"/>
        </w:rPr>
      </w:pPr>
    </w:p>
    <w:p w14:paraId="49EEC3F9" w14:textId="77777777" w:rsidR="00973375" w:rsidRDefault="00973375" w:rsidP="00973375">
      <w:pPr>
        <w:rPr>
          <w:rFonts w:ascii="Times New Roman" w:hAnsi="Times New Roman" w:cs="Times New Roman"/>
          <w:sz w:val="24"/>
          <w:szCs w:val="24"/>
        </w:rPr>
      </w:pPr>
    </w:p>
    <w:p w14:paraId="67E0F65B" w14:textId="77777777" w:rsidR="00973375" w:rsidRDefault="00973375" w:rsidP="009733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1467</w:t>
      </w:r>
      <w:r>
        <w:rPr>
          <w:rFonts w:ascii="Times New Roman" w:hAnsi="Times New Roman" w:cs="Times New Roman"/>
          <w:sz w:val="24"/>
          <w:szCs w:val="24"/>
        </w:rPr>
        <w:tab/>
        <w:t>He was one of those who assaulted Ralph Eyre(q.v.) at Kirby Misperton and</w:t>
      </w:r>
    </w:p>
    <w:p w14:paraId="3C57E52A" w14:textId="77777777" w:rsidR="00973375" w:rsidRDefault="00973375" w:rsidP="009733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took him to Kirkbymoorside and imprisoned him there.</w:t>
      </w:r>
    </w:p>
    <w:p w14:paraId="12FF4983" w14:textId="77777777" w:rsidR="00973375" w:rsidRDefault="00973375" w:rsidP="009733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1467-77 p.2)</w:t>
      </w:r>
    </w:p>
    <w:p w14:paraId="66B3E47B" w14:textId="77777777" w:rsidR="00973375" w:rsidRDefault="00973375" w:rsidP="00973375">
      <w:pPr>
        <w:rPr>
          <w:rFonts w:ascii="Times New Roman" w:hAnsi="Times New Roman" w:cs="Times New Roman"/>
          <w:sz w:val="24"/>
          <w:szCs w:val="24"/>
        </w:rPr>
      </w:pPr>
    </w:p>
    <w:p w14:paraId="1E511DE0" w14:textId="77777777" w:rsidR="00973375" w:rsidRDefault="00973375" w:rsidP="00973375">
      <w:pPr>
        <w:rPr>
          <w:rFonts w:ascii="Times New Roman" w:hAnsi="Times New Roman" w:cs="Times New Roman"/>
          <w:sz w:val="24"/>
          <w:szCs w:val="24"/>
        </w:rPr>
      </w:pPr>
    </w:p>
    <w:p w14:paraId="28F3D007" w14:textId="77777777" w:rsidR="00973375" w:rsidRDefault="00973375" w:rsidP="009733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February 2021</w:t>
      </w:r>
    </w:p>
    <w:p w14:paraId="14DBD56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1EF5C7" w14:textId="77777777" w:rsidR="00973375" w:rsidRDefault="00973375" w:rsidP="009139A6">
      <w:r>
        <w:separator/>
      </w:r>
    </w:p>
  </w:endnote>
  <w:endnote w:type="continuationSeparator" w:id="0">
    <w:p w14:paraId="4DBD9766" w14:textId="77777777" w:rsidR="00973375" w:rsidRDefault="0097337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445D4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A4750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65B7C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97A02C" w14:textId="77777777" w:rsidR="00973375" w:rsidRDefault="00973375" w:rsidP="009139A6">
      <w:r>
        <w:separator/>
      </w:r>
    </w:p>
  </w:footnote>
  <w:footnote w:type="continuationSeparator" w:id="0">
    <w:p w14:paraId="6BCA81D9" w14:textId="77777777" w:rsidR="00973375" w:rsidRDefault="0097337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A14B2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B33C3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578C8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375"/>
    <w:rsid w:val="000666E0"/>
    <w:rsid w:val="002510B7"/>
    <w:rsid w:val="005C130B"/>
    <w:rsid w:val="00826F5C"/>
    <w:rsid w:val="009139A6"/>
    <w:rsid w:val="009448BB"/>
    <w:rsid w:val="00973375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ABBB1A"/>
  <w15:chartTrackingRefBased/>
  <w15:docId w15:val="{9714C49E-2123-4684-BEEA-61E513357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3375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2021-03-01T11:52:00Z</dcterms:created>
  <dcterms:modified xsi:type="dcterms:W3CDTF">2021-03-01T11:53:00Z</dcterms:modified>
</cp:coreProperties>
</file>